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05" w:rsidRDefault="00841405" w:rsidP="0084140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有犯罪记录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84140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84140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4140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4140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申请人户籍所在地派出所出具的有犯罪记录证明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4140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841405" w:rsidRDefault="00841405" w:rsidP="00EB678F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84140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84140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84140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4140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05" w:rsidRDefault="0084140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41405" w:rsidRDefault="00841405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841405" w:rsidRPr="00412996" w:rsidRDefault="00841405" w:rsidP="00C13665">
      <w:pPr>
        <w:rPr>
          <w:rFonts w:cs="Times New Roman"/>
        </w:rPr>
      </w:pPr>
    </w:p>
    <w:p w:rsidR="00841405" w:rsidRPr="00C13665" w:rsidRDefault="00841405">
      <w:pPr>
        <w:rPr>
          <w:rFonts w:cs="Times New Roman"/>
        </w:rPr>
      </w:pPr>
    </w:p>
    <w:sectPr w:rsidR="00841405" w:rsidRPr="00C13665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405" w:rsidRDefault="00841405" w:rsidP="00C136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41405" w:rsidRDefault="00841405" w:rsidP="00C136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405" w:rsidRDefault="00841405" w:rsidP="00C136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41405" w:rsidRDefault="00841405" w:rsidP="00C136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CF9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15EC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996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64B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6CF9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1405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5905"/>
    <w:rsid w:val="00BA6AF2"/>
    <w:rsid w:val="00BA7A45"/>
    <w:rsid w:val="00BB18AA"/>
    <w:rsid w:val="00BB4CA4"/>
    <w:rsid w:val="00BB55CF"/>
    <w:rsid w:val="00BB6059"/>
    <w:rsid w:val="00BB6998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3665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6C00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78F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5FE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665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1366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366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13665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36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95</Words>
  <Characters>546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2018-07-21T11:28:00Z</dcterms:created>
  <dcterms:modified xsi:type="dcterms:W3CDTF">2018-08-04T05:36:00Z</dcterms:modified>
</cp:coreProperties>
</file>